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E9B0EC" w14:textId="77777777" w:rsidR="003B63F4" w:rsidRDefault="003B63F4" w:rsidP="003B63F4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John WISE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fl.1484)</w:t>
      </w:r>
    </w:p>
    <w:p w14:paraId="28351E95" w14:textId="77777777" w:rsidR="003B63F4" w:rsidRDefault="003B63F4" w:rsidP="003B63F4">
      <w:pPr>
        <w:pStyle w:val="NoSpacing"/>
        <w:rPr>
          <w:rFonts w:eastAsia="Times New Roman" w:cs="Times New Roman"/>
          <w:szCs w:val="24"/>
        </w:rPr>
      </w:pPr>
    </w:p>
    <w:p w14:paraId="18E31399" w14:textId="77777777" w:rsidR="003B63F4" w:rsidRDefault="003B63F4" w:rsidP="003B63F4">
      <w:pPr>
        <w:pStyle w:val="NoSpacing"/>
        <w:rPr>
          <w:rFonts w:eastAsia="Times New Roman" w:cs="Times New Roman"/>
          <w:szCs w:val="24"/>
        </w:rPr>
      </w:pPr>
    </w:p>
    <w:p w14:paraId="5A738369" w14:textId="77777777" w:rsidR="003B63F4" w:rsidRDefault="003B63F4" w:rsidP="003B63F4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5 Nov.1484</w:t>
      </w:r>
      <w:r>
        <w:rPr>
          <w:rFonts w:eastAsia="Times New Roman" w:cs="Times New Roman"/>
          <w:szCs w:val="24"/>
        </w:rPr>
        <w:tab/>
        <w:t xml:space="preserve">He was a juror on the inquisition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held in Salisbury into lands</w:t>
      </w:r>
    </w:p>
    <w:p w14:paraId="1C854124" w14:textId="77777777" w:rsidR="003B63F4" w:rsidRDefault="003B63F4" w:rsidP="003B63F4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of Isabel Beauchamp(q.v.).</w:t>
      </w:r>
    </w:p>
    <w:p w14:paraId="3F20CE6E" w14:textId="77777777" w:rsidR="003B63F4" w:rsidRDefault="003B63F4" w:rsidP="003B63F4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689C2F52" w14:textId="77777777" w:rsidR="003B63F4" w:rsidRDefault="003B63F4" w:rsidP="003B63F4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pp.112-3)</w:t>
      </w:r>
    </w:p>
    <w:p w14:paraId="4AD04311" w14:textId="77777777" w:rsidR="003B63F4" w:rsidRDefault="003B63F4" w:rsidP="003B63F4">
      <w:pPr>
        <w:pStyle w:val="NoSpacing"/>
        <w:rPr>
          <w:rFonts w:eastAsia="Times New Roman" w:cs="Times New Roman"/>
          <w:szCs w:val="24"/>
        </w:rPr>
      </w:pPr>
    </w:p>
    <w:p w14:paraId="32A9BAB1" w14:textId="77777777" w:rsidR="003B63F4" w:rsidRDefault="003B63F4" w:rsidP="003B63F4">
      <w:pPr>
        <w:pStyle w:val="NoSpacing"/>
        <w:rPr>
          <w:rFonts w:eastAsia="Times New Roman" w:cs="Times New Roman"/>
          <w:szCs w:val="24"/>
        </w:rPr>
      </w:pPr>
    </w:p>
    <w:p w14:paraId="346BF823" w14:textId="77777777" w:rsidR="003B63F4" w:rsidRDefault="003B63F4" w:rsidP="003B63F4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29 August 2023</w:t>
      </w:r>
    </w:p>
    <w:p w14:paraId="7A81E86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0C0B2C" w14:textId="77777777" w:rsidR="003B63F4" w:rsidRDefault="003B63F4" w:rsidP="009139A6">
      <w:r>
        <w:separator/>
      </w:r>
    </w:p>
  </w:endnote>
  <w:endnote w:type="continuationSeparator" w:id="0">
    <w:p w14:paraId="4C633C34" w14:textId="77777777" w:rsidR="003B63F4" w:rsidRDefault="003B63F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F2A4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850F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601E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BD6E30" w14:textId="77777777" w:rsidR="003B63F4" w:rsidRDefault="003B63F4" w:rsidP="009139A6">
      <w:r>
        <w:separator/>
      </w:r>
    </w:p>
  </w:footnote>
  <w:footnote w:type="continuationSeparator" w:id="0">
    <w:p w14:paraId="74709EBB" w14:textId="77777777" w:rsidR="003B63F4" w:rsidRDefault="003B63F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37AD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E459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A881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3F4"/>
    <w:rsid w:val="000666E0"/>
    <w:rsid w:val="002510B7"/>
    <w:rsid w:val="003B63F4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CF76CD"/>
  <w15:chartTrackingRefBased/>
  <w15:docId w15:val="{5A2FB08E-EEAE-4480-8DE9-1843A1AD5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2023-08-29T11:11:00Z</dcterms:created>
  <dcterms:modified xsi:type="dcterms:W3CDTF">2023-08-29T11:11:00Z</dcterms:modified>
</cp:coreProperties>
</file>